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3"/>
        <w:gridCol w:w="2983"/>
        <w:gridCol w:w="2983"/>
        <w:gridCol w:w="2983"/>
        <w:gridCol w:w="2984"/>
      </w:tblGrid>
      <w:tr w:rsidR="00781CD6" w:rsidRPr="00A655FE" w:rsidTr="00781CD6">
        <w:trPr>
          <w:jc w:val="center"/>
        </w:trPr>
        <w:tc>
          <w:tcPr>
            <w:tcW w:w="1491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1CD6" w:rsidRPr="005A3A36" w:rsidRDefault="009E5168" w:rsidP="00781CD6">
            <w:pPr>
              <w:pBdr>
                <w:bottom w:val="single" w:sz="12" w:space="1" w:color="auto"/>
              </w:pBdr>
              <w:jc w:val="center"/>
              <w:rPr>
                <w:color w:val="000000"/>
              </w:rPr>
            </w:pPr>
            <w:bookmarkStart w:id="0" w:name="header_org_name"/>
            <w:bookmarkEnd w:id="0"/>
            <w:r>
              <w:rPr>
                <w:color w:val="00000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81CD6" w:rsidRPr="00A655FE" w:rsidTr="00781CD6">
        <w:trPr>
          <w:jc w:val="center"/>
        </w:trPr>
        <w:tc>
          <w:tcPr>
            <w:tcW w:w="149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CD6" w:rsidRPr="00FB001B" w:rsidRDefault="00781CD6" w:rsidP="00781CD6">
            <w:pPr>
              <w:jc w:val="center"/>
              <w:rPr>
                <w:b/>
                <w:color w:val="000000"/>
              </w:rPr>
            </w:pPr>
            <w:r w:rsidRPr="006E4C5C">
              <w:rPr>
                <w:color w:val="000000"/>
                <w:vertAlign w:val="superscript"/>
              </w:rPr>
              <w:t>(полное наименование работодателя)</w:t>
            </w:r>
          </w:p>
        </w:tc>
      </w:tr>
      <w:tr w:rsidR="00781CD6" w:rsidRPr="00A655FE" w:rsidTr="00781CD6">
        <w:trPr>
          <w:jc w:val="center"/>
        </w:trPr>
        <w:tc>
          <w:tcPr>
            <w:tcW w:w="1491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1CD6" w:rsidRPr="005A3A36" w:rsidRDefault="009E5168" w:rsidP="00781CD6">
            <w:pPr>
              <w:pBdr>
                <w:bottom w:val="single" w:sz="12" w:space="1" w:color="auto"/>
              </w:pBdr>
              <w:jc w:val="center"/>
              <w:rPr>
                <w:color w:val="000000"/>
              </w:rPr>
            </w:pPr>
            <w:bookmarkStart w:id="1" w:name="header_org_info"/>
            <w:bookmarkEnd w:id="1"/>
            <w:r>
              <w:rPr>
                <w:color w:val="000000"/>
              </w:rPr>
              <w:t xml:space="preserve">440052, г. Пенза, ул. Ново-Тамбовская, д.9; </w:t>
            </w:r>
            <w:proofErr w:type="spellStart"/>
            <w:r>
              <w:rPr>
                <w:color w:val="000000"/>
              </w:rPr>
              <w:t>Хасаншин</w:t>
            </w:r>
            <w:proofErr w:type="spellEnd"/>
            <w:r>
              <w:rPr>
                <w:color w:val="000000"/>
              </w:rPr>
              <w:t xml:space="preserve">  Г.С.; Ftiz@e-pen.ru</w:t>
            </w:r>
          </w:p>
        </w:tc>
      </w:tr>
      <w:tr w:rsidR="00781CD6" w:rsidRPr="00A655FE" w:rsidTr="00781CD6">
        <w:trPr>
          <w:jc w:val="center"/>
        </w:trPr>
        <w:tc>
          <w:tcPr>
            <w:tcW w:w="149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CD6" w:rsidRPr="00FB001B" w:rsidRDefault="00781CD6" w:rsidP="00781CD6">
            <w:pPr>
              <w:jc w:val="center"/>
              <w:rPr>
                <w:b/>
                <w:color w:val="000000"/>
              </w:rPr>
            </w:pPr>
            <w:proofErr w:type="gramStart"/>
            <w:r w:rsidRPr="006E4C5C">
              <w:rPr>
                <w:color w:val="000000"/>
                <w:vertAlign w:val="superscript"/>
              </w:rPr>
              <w:t>(адрес работодателя, индекс, фамилия, имя, отчество руководителя, телефон, факс, адрес электронной почты)</w:t>
            </w:r>
            <w:proofErr w:type="gramEnd"/>
          </w:p>
        </w:tc>
      </w:tr>
      <w:tr w:rsidR="00781CD6" w:rsidRPr="00A655FE" w:rsidTr="00781CD6">
        <w:trPr>
          <w:jc w:val="center"/>
        </w:trPr>
        <w:tc>
          <w:tcPr>
            <w:tcW w:w="2983" w:type="dxa"/>
            <w:tcBorders>
              <w:top w:val="single" w:sz="4" w:space="0" w:color="auto"/>
            </w:tcBorders>
            <w:vAlign w:val="center"/>
          </w:tcPr>
          <w:p w:rsidR="00781CD6" w:rsidRPr="00FB001B" w:rsidRDefault="00781CD6" w:rsidP="00781CD6">
            <w:pPr>
              <w:jc w:val="center"/>
              <w:rPr>
                <w:color w:val="000000"/>
              </w:rPr>
            </w:pPr>
            <w:bookmarkStart w:id="2" w:name="header_table"/>
            <w:bookmarkEnd w:id="2"/>
            <w:r w:rsidRPr="00FB001B">
              <w:rPr>
                <w:color w:val="000000"/>
              </w:rPr>
              <w:t xml:space="preserve">ИНН </w:t>
            </w:r>
            <w:r w:rsidRPr="00FD2BA8">
              <w:rPr>
                <w:color w:val="000000"/>
              </w:rPr>
              <w:t>работодат</w:t>
            </w:r>
            <w:r w:rsidRPr="00FD2BA8">
              <w:rPr>
                <w:color w:val="000000"/>
              </w:rPr>
              <w:t>е</w:t>
            </w:r>
            <w:r w:rsidRPr="00FD2BA8">
              <w:rPr>
                <w:color w:val="000000"/>
              </w:rPr>
              <w:t>ля</w:t>
            </w:r>
          </w:p>
        </w:tc>
        <w:tc>
          <w:tcPr>
            <w:tcW w:w="2983" w:type="dxa"/>
            <w:tcBorders>
              <w:top w:val="single" w:sz="4" w:space="0" w:color="auto"/>
            </w:tcBorders>
            <w:vAlign w:val="center"/>
          </w:tcPr>
          <w:p w:rsidR="00781CD6" w:rsidRPr="00FB001B" w:rsidRDefault="00781CD6" w:rsidP="00781CD6">
            <w:pPr>
              <w:jc w:val="center"/>
              <w:rPr>
                <w:color w:val="000000"/>
              </w:rPr>
            </w:pPr>
            <w:r w:rsidRPr="00FB001B">
              <w:rPr>
                <w:color w:val="000000"/>
              </w:rPr>
              <w:t xml:space="preserve"> Код </w:t>
            </w:r>
            <w:r w:rsidRPr="00FD2BA8">
              <w:rPr>
                <w:color w:val="000000"/>
              </w:rPr>
              <w:t>работод</w:t>
            </w:r>
            <w:r w:rsidRPr="00FD2BA8">
              <w:rPr>
                <w:color w:val="000000"/>
              </w:rPr>
              <w:t>а</w:t>
            </w:r>
            <w:r w:rsidRPr="00FD2BA8">
              <w:rPr>
                <w:color w:val="000000"/>
              </w:rPr>
              <w:t xml:space="preserve">теля </w:t>
            </w:r>
            <w:r w:rsidRPr="00FB001B">
              <w:rPr>
                <w:color w:val="000000"/>
              </w:rPr>
              <w:t>по ОКПО</w:t>
            </w:r>
          </w:p>
        </w:tc>
        <w:tc>
          <w:tcPr>
            <w:tcW w:w="2983" w:type="dxa"/>
            <w:tcBorders>
              <w:top w:val="single" w:sz="4" w:space="0" w:color="auto"/>
            </w:tcBorders>
            <w:vAlign w:val="center"/>
          </w:tcPr>
          <w:p w:rsidR="00781CD6" w:rsidRPr="00FB001B" w:rsidRDefault="00781CD6" w:rsidP="00781CD6">
            <w:pPr>
              <w:jc w:val="center"/>
              <w:rPr>
                <w:color w:val="000000"/>
              </w:rPr>
            </w:pPr>
            <w:r w:rsidRPr="00FB001B">
              <w:rPr>
                <w:color w:val="000000"/>
              </w:rPr>
              <w:t>Код органа государственной вл</w:t>
            </w:r>
            <w:r w:rsidRPr="00FB001B">
              <w:rPr>
                <w:color w:val="000000"/>
              </w:rPr>
              <w:t>а</w:t>
            </w:r>
            <w:r w:rsidRPr="00FB001B">
              <w:rPr>
                <w:color w:val="000000"/>
              </w:rPr>
              <w:t>сти по ОКОГУ</w:t>
            </w:r>
          </w:p>
        </w:tc>
        <w:tc>
          <w:tcPr>
            <w:tcW w:w="2983" w:type="dxa"/>
            <w:tcBorders>
              <w:top w:val="single" w:sz="4" w:space="0" w:color="auto"/>
            </w:tcBorders>
            <w:vAlign w:val="center"/>
          </w:tcPr>
          <w:p w:rsidR="00781CD6" w:rsidRPr="00FB001B" w:rsidRDefault="00781CD6" w:rsidP="00781CD6">
            <w:pPr>
              <w:jc w:val="center"/>
              <w:rPr>
                <w:color w:val="000000"/>
              </w:rPr>
            </w:pPr>
            <w:r w:rsidRPr="00FB001B">
              <w:rPr>
                <w:color w:val="000000"/>
              </w:rPr>
              <w:t>Код вида экономической де</w:t>
            </w:r>
            <w:r w:rsidRPr="00FB001B">
              <w:rPr>
                <w:color w:val="000000"/>
              </w:rPr>
              <w:t>я</w:t>
            </w:r>
            <w:r w:rsidRPr="00FB001B">
              <w:rPr>
                <w:color w:val="000000"/>
              </w:rPr>
              <w:t>тельн</w:t>
            </w:r>
            <w:r w:rsidRPr="00FB001B">
              <w:rPr>
                <w:color w:val="000000"/>
              </w:rPr>
              <w:t>о</w:t>
            </w:r>
            <w:r w:rsidRPr="00FB001B">
              <w:rPr>
                <w:color w:val="000000"/>
              </w:rPr>
              <w:t>сти по ОКВЭД</w:t>
            </w:r>
          </w:p>
        </w:tc>
        <w:tc>
          <w:tcPr>
            <w:tcW w:w="2984" w:type="dxa"/>
            <w:tcBorders>
              <w:top w:val="single" w:sz="4" w:space="0" w:color="auto"/>
            </w:tcBorders>
            <w:vAlign w:val="center"/>
          </w:tcPr>
          <w:p w:rsidR="00781CD6" w:rsidRPr="00FB001B" w:rsidRDefault="00781CD6" w:rsidP="00781CD6">
            <w:pPr>
              <w:jc w:val="center"/>
              <w:rPr>
                <w:color w:val="000000"/>
              </w:rPr>
            </w:pPr>
            <w:r w:rsidRPr="00FB001B">
              <w:rPr>
                <w:color w:val="000000"/>
              </w:rPr>
              <w:t>Код территории по ОКАТО</w:t>
            </w:r>
          </w:p>
        </w:tc>
      </w:tr>
      <w:tr w:rsidR="00781CD6" w:rsidRPr="00A655FE" w:rsidTr="00781CD6">
        <w:trPr>
          <w:jc w:val="center"/>
        </w:trPr>
        <w:tc>
          <w:tcPr>
            <w:tcW w:w="2983" w:type="dxa"/>
          </w:tcPr>
          <w:p w:rsidR="00781CD6" w:rsidRPr="00FB001B" w:rsidRDefault="009E5168" w:rsidP="00781C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5837004708</w:t>
            </w:r>
          </w:p>
        </w:tc>
        <w:tc>
          <w:tcPr>
            <w:tcW w:w="2983" w:type="dxa"/>
          </w:tcPr>
          <w:p w:rsidR="00781CD6" w:rsidRPr="00FB001B" w:rsidRDefault="009E5168" w:rsidP="00781C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01938412</w:t>
            </w:r>
          </w:p>
        </w:tc>
        <w:tc>
          <w:tcPr>
            <w:tcW w:w="2983" w:type="dxa"/>
          </w:tcPr>
          <w:p w:rsidR="00781CD6" w:rsidRPr="00FB001B" w:rsidRDefault="009E5168" w:rsidP="00781C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2300229</w:t>
            </w:r>
          </w:p>
        </w:tc>
        <w:tc>
          <w:tcPr>
            <w:tcW w:w="2983" w:type="dxa"/>
          </w:tcPr>
          <w:p w:rsidR="00781CD6" w:rsidRPr="00FB001B" w:rsidRDefault="009E5168" w:rsidP="00781C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85.11.1</w:t>
            </w:r>
          </w:p>
        </w:tc>
        <w:tc>
          <w:tcPr>
            <w:tcW w:w="2984" w:type="dxa"/>
          </w:tcPr>
          <w:p w:rsidR="00781CD6" w:rsidRPr="00FB001B" w:rsidRDefault="009E5168" w:rsidP="00781C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56701000001</w:t>
            </w:r>
          </w:p>
        </w:tc>
      </w:tr>
    </w:tbl>
    <w:p w:rsidR="008302F9" w:rsidRDefault="008302F9" w:rsidP="008302F9">
      <w:pPr>
        <w:ind w:left="9639"/>
        <w:jc w:val="center"/>
      </w:pPr>
    </w:p>
    <w:p w:rsidR="008302F9" w:rsidRPr="008302F9" w:rsidRDefault="008302F9" w:rsidP="008302F9">
      <w:pPr>
        <w:ind w:left="9639"/>
        <w:jc w:val="center"/>
        <w:rPr>
          <w:sz w:val="24"/>
          <w:szCs w:val="24"/>
        </w:rPr>
      </w:pPr>
      <w:r w:rsidRPr="008302F9">
        <w:rPr>
          <w:sz w:val="24"/>
          <w:szCs w:val="24"/>
        </w:rPr>
        <w:t>УТВЕРЖДАЮ</w:t>
      </w:r>
    </w:p>
    <w:p w:rsidR="008302F9" w:rsidRPr="008302F9" w:rsidRDefault="008302F9" w:rsidP="008302F9">
      <w:pPr>
        <w:ind w:left="9639"/>
        <w:jc w:val="center"/>
        <w:rPr>
          <w:sz w:val="24"/>
          <w:szCs w:val="24"/>
        </w:rPr>
      </w:pPr>
      <w:r w:rsidRPr="008302F9">
        <w:rPr>
          <w:sz w:val="24"/>
          <w:szCs w:val="24"/>
        </w:rPr>
        <w:t>Председатель комиссии по проведению</w:t>
      </w:r>
      <w:r w:rsidRPr="009E5168">
        <w:rPr>
          <w:sz w:val="24"/>
          <w:szCs w:val="24"/>
        </w:rPr>
        <w:br/>
      </w:r>
      <w:r w:rsidRPr="008302F9">
        <w:rPr>
          <w:sz w:val="24"/>
          <w:szCs w:val="24"/>
        </w:rPr>
        <w:t>специал</w:t>
      </w:r>
      <w:r w:rsidRPr="008302F9">
        <w:rPr>
          <w:sz w:val="24"/>
          <w:szCs w:val="24"/>
        </w:rPr>
        <w:t>ь</w:t>
      </w:r>
      <w:r w:rsidRPr="008302F9">
        <w:rPr>
          <w:sz w:val="24"/>
          <w:szCs w:val="24"/>
        </w:rPr>
        <w:t xml:space="preserve">ной оценки условий труда </w:t>
      </w:r>
    </w:p>
    <w:p w:rsidR="008302F9" w:rsidRPr="008302F9" w:rsidRDefault="008302F9" w:rsidP="008302F9">
      <w:pPr>
        <w:ind w:left="9639"/>
        <w:jc w:val="center"/>
        <w:rPr>
          <w:sz w:val="24"/>
          <w:szCs w:val="24"/>
        </w:rPr>
      </w:pPr>
    </w:p>
    <w:p w:rsidR="008302F9" w:rsidRPr="009E5168" w:rsidRDefault="008302F9" w:rsidP="008302F9">
      <w:pPr>
        <w:ind w:left="9639"/>
        <w:jc w:val="center"/>
        <w:rPr>
          <w:sz w:val="24"/>
          <w:szCs w:val="24"/>
        </w:rPr>
      </w:pPr>
      <w:r>
        <w:rPr>
          <w:sz w:val="24"/>
          <w:szCs w:val="24"/>
          <w:u w:val="single"/>
          <w:lang w:val="en-US"/>
        </w:rPr>
        <w:t> </w:t>
      </w:r>
      <w:r w:rsidRPr="009E5168">
        <w:rPr>
          <w:sz w:val="24"/>
          <w:szCs w:val="24"/>
          <w:u w:val="single"/>
        </w:rPr>
        <w:t xml:space="preserve">                                                         </w:t>
      </w:r>
      <w:r>
        <w:rPr>
          <w:sz w:val="24"/>
          <w:szCs w:val="24"/>
          <w:u w:val="single"/>
          <w:lang w:val="en-US"/>
        </w:rPr>
        <w:t> </w:t>
      </w:r>
    </w:p>
    <w:p w:rsidR="008302F9" w:rsidRPr="008302F9" w:rsidRDefault="008302F9" w:rsidP="008302F9">
      <w:pPr>
        <w:ind w:left="9639"/>
        <w:jc w:val="center"/>
        <w:rPr>
          <w:sz w:val="24"/>
          <w:szCs w:val="24"/>
          <w:vertAlign w:val="superscript"/>
        </w:rPr>
      </w:pPr>
      <w:r w:rsidRPr="008302F9">
        <w:rPr>
          <w:sz w:val="24"/>
          <w:szCs w:val="24"/>
          <w:vertAlign w:val="superscript"/>
        </w:rPr>
        <w:t>(должность, подпись, фамилия, имя, отчество)</w:t>
      </w:r>
    </w:p>
    <w:p w:rsidR="008302F9" w:rsidRPr="008302F9" w:rsidRDefault="009E5168" w:rsidP="008302F9">
      <w:pPr>
        <w:ind w:left="963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09 ноября 2016 </w:t>
      </w:r>
      <w:r w:rsidR="008302F9" w:rsidRPr="008302F9">
        <w:rPr>
          <w:sz w:val="24"/>
          <w:szCs w:val="24"/>
        </w:rPr>
        <w:t>г.</w:t>
      </w:r>
    </w:p>
    <w:p w:rsidR="008302F9" w:rsidRDefault="008302F9" w:rsidP="008302F9">
      <w:pPr>
        <w:pStyle w:val="a6"/>
        <w:jc w:val="center"/>
      </w:pPr>
      <w:r w:rsidRPr="009D6532">
        <w:t xml:space="preserve">Перечень рабочих мест, на которых </w:t>
      </w:r>
      <w:r>
        <w:t xml:space="preserve"> будет </w:t>
      </w:r>
      <w:r w:rsidRPr="009D6532">
        <w:t>проводи</w:t>
      </w:r>
      <w:r>
        <w:t>ться</w:t>
      </w:r>
      <w:r w:rsidRPr="009D6532">
        <w:t xml:space="preserve"> специальная оценка условий труда</w:t>
      </w:r>
    </w:p>
    <w:p w:rsidR="009647F7" w:rsidRDefault="009647F7" w:rsidP="009647F7">
      <w:pPr>
        <w:jc w:val="center"/>
      </w:pPr>
    </w:p>
    <w:tbl>
      <w:tblPr>
        <w:tblStyle w:val="a3"/>
        <w:tblW w:w="10314" w:type="dxa"/>
        <w:jc w:val="center"/>
        <w:tblLayout w:type="fixed"/>
        <w:tblLook w:val="01E0"/>
      </w:tblPr>
      <w:tblGrid>
        <w:gridCol w:w="1026"/>
        <w:gridCol w:w="3402"/>
        <w:gridCol w:w="3544"/>
        <w:gridCol w:w="2342"/>
      </w:tblGrid>
      <w:tr w:rsidR="009E5168" w:rsidRPr="008302F9" w:rsidTr="009E5168">
        <w:trPr>
          <w:cantSplit/>
          <w:trHeight w:val="207"/>
          <w:tblHeader/>
          <w:jc w:val="center"/>
        </w:trPr>
        <w:tc>
          <w:tcPr>
            <w:tcW w:w="1026" w:type="dxa"/>
            <w:vAlign w:val="center"/>
          </w:tcPr>
          <w:p w:rsidR="009E5168" w:rsidRPr="008302F9" w:rsidRDefault="009E5168" w:rsidP="008302F9">
            <w:pPr>
              <w:suppressAutoHyphens/>
              <w:jc w:val="center"/>
            </w:pPr>
            <w:bookmarkStart w:id="3" w:name="main_table"/>
            <w:bookmarkEnd w:id="3"/>
            <w:r w:rsidRPr="008302F9">
              <w:t>№</w:t>
            </w:r>
          </w:p>
          <w:p w:rsidR="009E5168" w:rsidRPr="008302F9" w:rsidRDefault="009E5168" w:rsidP="008302F9">
            <w:pPr>
              <w:suppressAutoHyphens/>
              <w:jc w:val="center"/>
              <w:rPr>
                <w:lang w:val="en-US"/>
              </w:rPr>
            </w:pPr>
            <w:proofErr w:type="spellStart"/>
            <w:proofErr w:type="gramStart"/>
            <w:r w:rsidRPr="008302F9">
              <w:t>п</w:t>
            </w:r>
            <w:proofErr w:type="spellEnd"/>
            <w:proofErr w:type="gramEnd"/>
            <w:r w:rsidRPr="008302F9">
              <w:t>/</w:t>
            </w:r>
            <w:proofErr w:type="spellStart"/>
            <w:r w:rsidRPr="008302F9">
              <w:t>п</w:t>
            </w:r>
            <w:proofErr w:type="spellEnd"/>
          </w:p>
        </w:tc>
        <w:tc>
          <w:tcPr>
            <w:tcW w:w="3402" w:type="dxa"/>
            <w:vAlign w:val="center"/>
          </w:tcPr>
          <w:p w:rsidR="009E5168" w:rsidRPr="008302F9" w:rsidRDefault="009E5168" w:rsidP="008302F9">
            <w:pPr>
              <w:suppressAutoHyphens/>
              <w:jc w:val="center"/>
              <w:rPr>
                <w:lang w:val="en-US"/>
              </w:rPr>
            </w:pPr>
            <w:r w:rsidRPr="008302F9">
              <w:t>Код</w:t>
            </w:r>
            <w:proofErr w:type="gramStart"/>
            <w:r w:rsidRPr="008302F9">
              <w:t xml:space="preserve"> (№) </w:t>
            </w:r>
            <w:proofErr w:type="gramEnd"/>
            <w:r w:rsidRPr="008302F9">
              <w:t>РМ</w:t>
            </w:r>
          </w:p>
        </w:tc>
        <w:tc>
          <w:tcPr>
            <w:tcW w:w="3544" w:type="dxa"/>
            <w:vAlign w:val="center"/>
          </w:tcPr>
          <w:p w:rsidR="009E5168" w:rsidRPr="008302F9" w:rsidRDefault="009E5168" w:rsidP="008302F9">
            <w:pPr>
              <w:suppressAutoHyphens/>
              <w:jc w:val="center"/>
            </w:pPr>
            <w:r w:rsidRPr="008302F9">
              <w:t>Наименование</w:t>
            </w:r>
            <w:r w:rsidRPr="008302F9">
              <w:rPr>
                <w:lang w:val="en-US"/>
              </w:rPr>
              <w:t xml:space="preserve"> РМ</w:t>
            </w:r>
          </w:p>
        </w:tc>
        <w:tc>
          <w:tcPr>
            <w:tcW w:w="2342" w:type="dxa"/>
            <w:vAlign w:val="center"/>
          </w:tcPr>
          <w:p w:rsidR="009E5168" w:rsidRPr="008302F9" w:rsidRDefault="009E5168" w:rsidP="008302F9">
            <w:pPr>
              <w:pStyle w:val="NoSpacing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2F9">
              <w:rPr>
                <w:rFonts w:ascii="Times New Roman" w:hAnsi="Times New Roman"/>
                <w:sz w:val="20"/>
                <w:szCs w:val="20"/>
              </w:rPr>
              <w:t xml:space="preserve">Количество  работников, занятых на </w:t>
            </w:r>
            <w:proofErr w:type="gramStart"/>
            <w:r w:rsidRPr="008302F9">
              <w:rPr>
                <w:rFonts w:ascii="Times New Roman" w:hAnsi="Times New Roman"/>
                <w:sz w:val="20"/>
                <w:szCs w:val="20"/>
              </w:rPr>
              <w:t>данном</w:t>
            </w:r>
            <w:proofErr w:type="gramEnd"/>
            <w:r w:rsidRPr="008302F9">
              <w:rPr>
                <w:rFonts w:ascii="Times New Roman" w:hAnsi="Times New Roman"/>
                <w:sz w:val="20"/>
                <w:szCs w:val="20"/>
              </w:rPr>
              <w:t xml:space="preserve"> РМ (чел.)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Pr="008302F9" w:rsidRDefault="009E5168" w:rsidP="0077687B">
            <w:pPr>
              <w:jc w:val="center"/>
              <w:rPr>
                <w:lang w:val="en-US"/>
              </w:rPr>
            </w:pPr>
            <w:r w:rsidRPr="008302F9">
              <w:rPr>
                <w:lang w:val="en-US"/>
              </w:rPr>
              <w:t>1</w:t>
            </w:r>
          </w:p>
        </w:tc>
        <w:tc>
          <w:tcPr>
            <w:tcW w:w="3402" w:type="dxa"/>
            <w:vAlign w:val="center"/>
          </w:tcPr>
          <w:p w:rsidR="009E5168" w:rsidRPr="008302F9" w:rsidRDefault="009E5168" w:rsidP="0077687B">
            <w:pPr>
              <w:jc w:val="center"/>
              <w:rPr>
                <w:lang w:val="en-US"/>
              </w:rPr>
            </w:pPr>
            <w:r w:rsidRPr="008302F9">
              <w:rPr>
                <w:lang w:val="en-US"/>
              </w:rPr>
              <w:t>2</w:t>
            </w:r>
          </w:p>
        </w:tc>
        <w:tc>
          <w:tcPr>
            <w:tcW w:w="3544" w:type="dxa"/>
            <w:vAlign w:val="center"/>
          </w:tcPr>
          <w:p w:rsidR="009E5168" w:rsidRPr="008302F9" w:rsidRDefault="009E5168" w:rsidP="00A146D5">
            <w:pPr>
              <w:jc w:val="center"/>
              <w:rPr>
                <w:lang w:val="en-US"/>
              </w:rPr>
            </w:pPr>
            <w:r w:rsidRPr="008302F9">
              <w:rPr>
                <w:lang w:val="en-US"/>
              </w:rPr>
              <w:t>3</w:t>
            </w:r>
          </w:p>
        </w:tc>
        <w:tc>
          <w:tcPr>
            <w:tcW w:w="2342" w:type="dxa"/>
            <w:vAlign w:val="center"/>
          </w:tcPr>
          <w:p w:rsidR="009E5168" w:rsidRPr="008302F9" w:rsidRDefault="009E5168" w:rsidP="00A146D5">
            <w:pPr>
              <w:jc w:val="center"/>
            </w:pPr>
            <w:r w:rsidRPr="008302F9">
              <w:t>4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Pr="008302F9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E5168" w:rsidRPr="008302F9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Отделение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физиотерапии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Pr="008302F9" w:rsidRDefault="009E5168" w:rsidP="00A146D5">
            <w:pPr>
              <w:jc w:val="center"/>
            </w:pP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Pr="008302F9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402" w:type="dxa"/>
            <w:vAlign w:val="center"/>
          </w:tcPr>
          <w:p w:rsidR="009E5168" w:rsidRPr="008302F9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11091/001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Заведующий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отделением</w:t>
            </w:r>
            <w:proofErr w:type="spellEnd"/>
            <w:r>
              <w:rPr>
                <w:lang w:val="en-US"/>
              </w:rPr>
              <w:t xml:space="preserve"> - </w:t>
            </w:r>
            <w:proofErr w:type="spellStart"/>
            <w:r>
              <w:rPr>
                <w:lang w:val="en-US"/>
              </w:rPr>
              <w:t>врач-физиотерапевт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Pr="008302F9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Клинико-диагностическая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лаборатория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11091/002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Заведующий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лабораторией</w:t>
            </w:r>
            <w:proofErr w:type="spellEnd"/>
            <w:r>
              <w:rPr>
                <w:lang w:val="en-US"/>
              </w:rPr>
              <w:t xml:space="preserve"> - </w:t>
            </w:r>
            <w:proofErr w:type="spellStart"/>
            <w:r>
              <w:rPr>
                <w:lang w:val="en-US"/>
              </w:rPr>
              <w:t>врач-лаборант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11091/003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Врач-лаборант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11091/004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Биолог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11091/005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Фельдшер-лаборант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11091/005-1А (11091/005)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Фельдшер-лаборант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11091/005-2А (11091/005)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Фельдшер-лаборант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11091/005-3А (11091/005)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Фельдшер-лаборант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11091/005-4А (11091/005)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Фельдшер-лаборант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11091/005-5А (11091/005)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Фельдшер-лаборант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11091/005-6А (11091/005)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Фельдшер-лаборант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11091/006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Лаборант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11091/006-1А (11091/006)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Лаборант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11091/006-2А (11091/006)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Лаборант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15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11091/006-3А (11091/006)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Лаборант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Трансфузиологический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кабинет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11091/007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Врач-трансфузиолог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Кабинет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функциональной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диагностики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11091/008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11091/008-1А (11091/008)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Кабинет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ультразвуковой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диагностики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11091/009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ультразвуковой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диагностики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11091/009-1А (11091/009)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ультразвуковой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диагностики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11091/009-2А (11091/009)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ультразвуковой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диагностики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Процедурный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кабинет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11091/010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процедурной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11091/010-1А (11091/010)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процедурной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11091/010-2А (11091/010)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процедурной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Стерилизационная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11091/011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стерилизационной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11091/012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Санитарка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Бактериологическая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лаборатория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11091/013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</w:pPr>
            <w:r w:rsidRPr="009E5168">
              <w:t>Заведующий бактериологической л</w:t>
            </w:r>
            <w:r w:rsidRPr="009E5168">
              <w:t>а</w:t>
            </w:r>
            <w:r w:rsidRPr="009E5168">
              <w:t>бораторией - врач-бактериолог</w:t>
            </w:r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11091/014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Врач-бактериолог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11091/014-1А (11091/014)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Врач-бактериолог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11091/015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Фельдшер-лаборант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11091/015-1А (11091/015)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Фельдшер-лаборант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11091/015-2А (11091/015)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Фельдшер-лаборант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11091/015-3А (11091/015)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Фельдшер-лаборант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11091/015-4А (11091/015)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Фельдшер-лаборант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11091/015-5А (11091/015)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Фельдшер-лаборант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11091/015-6А (11091/015)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Фельдшер-лаборант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11091/015-7А (11091/015)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Фельдшер-лаборант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11091/016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Лаборант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Рентгенологическое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отделение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11091/017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Врач-рентгенолог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11091/017-1А (11091/017)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Врач-рентгенолог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11091/018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Рентгенолаборант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11091/018-1А (11091/018)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Рентгенолаборант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11091/018-2А (11091/018)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Рентгенолаборант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Поликлиника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i/>
                <w:lang w:val="en-US"/>
              </w:rPr>
            </w:pPr>
            <w:proofErr w:type="spellStart"/>
            <w:r>
              <w:rPr>
                <w:i/>
                <w:lang w:val="en-US"/>
              </w:rPr>
              <w:t>Рентгенологическое</w:t>
            </w:r>
            <w:proofErr w:type="spellEnd"/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отделение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44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11091/019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Врач-рентгенолог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11091/020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Рентгенолаборант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i/>
                <w:lang w:val="en-US"/>
              </w:rPr>
            </w:pPr>
            <w:proofErr w:type="spellStart"/>
            <w:r>
              <w:rPr>
                <w:i/>
                <w:lang w:val="en-US"/>
              </w:rPr>
              <w:t>Процедурный</w:t>
            </w:r>
            <w:proofErr w:type="spellEnd"/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кабинет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11091/021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процедурной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i/>
                <w:lang w:val="en-US"/>
              </w:rPr>
            </w:pPr>
            <w:proofErr w:type="spellStart"/>
            <w:r>
              <w:rPr>
                <w:i/>
                <w:lang w:val="en-US"/>
              </w:rPr>
              <w:t>Регистратура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11091/022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регистратор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i/>
                <w:lang w:val="en-US"/>
              </w:rPr>
            </w:pPr>
            <w:proofErr w:type="spellStart"/>
            <w:r>
              <w:rPr>
                <w:i/>
                <w:lang w:val="en-US"/>
              </w:rPr>
              <w:t>Клинико-диагностическая</w:t>
            </w:r>
            <w:proofErr w:type="spellEnd"/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лаборатория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11091/023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Фельдшер-лаборант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i/>
                <w:lang w:val="en-US"/>
              </w:rPr>
            </w:pPr>
            <w:proofErr w:type="spellStart"/>
            <w:r>
              <w:rPr>
                <w:i/>
                <w:lang w:val="en-US"/>
              </w:rPr>
              <w:t>Административно-хозяйственный</w:t>
            </w:r>
            <w:proofErr w:type="spellEnd"/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персонал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11091/024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</w:pPr>
            <w:r w:rsidRPr="009E5168">
              <w:t>Оператор электронно-вычислительных и вычислител</w:t>
            </w:r>
            <w:r w:rsidRPr="009E5168">
              <w:t>ь</w:t>
            </w:r>
            <w:r w:rsidRPr="009E5168">
              <w:t>ных машин</w:t>
            </w:r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11091/025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Слесарь-сантехник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11091/026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территорий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11091/027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Заведующий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хозяйством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Общебольничный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медицинский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персонал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11091/028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дезинфектор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0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Отделение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платных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медицинских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услуг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11091/029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Юрисконсульт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Отделение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платных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медицинских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услуг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11091/030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Административно-хозяйственный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персонал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11091/031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Шеф-повар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11091/032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Повар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11091/032-1А (11091/032)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Повар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11091/032-2А (11091/032)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Повар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11091/032-3А (11091/032)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Повар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11091/032-4А (11091/032)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Повар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11091/032-5А (11091/032)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Повар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11091/032-6А (11091/032)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Повар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11091/033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Кладовщик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11091/034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Кухонный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рабочий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11091/034-1А (11091/034)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Кухонный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рабочий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11091/034-2А (11091/034)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Кухонный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рабочий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11091/034-3А (11091/034)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Кухонный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рабочий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11091/034-4А (11091/034)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Кухонный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рабочий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70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11091/035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Слесарь-сантехник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11091/035-1А (11091/035)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Слесарь-сантехник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11091/035-2А (11091/035)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Слесарь-сантехник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11091/036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</w:pPr>
            <w:r w:rsidRPr="009E5168">
              <w:t>Слесарь-электрик по ремонту эле</w:t>
            </w:r>
            <w:r w:rsidRPr="009E5168">
              <w:t>к</w:t>
            </w:r>
            <w:r w:rsidRPr="009E5168">
              <w:t>трооборудования</w:t>
            </w:r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11091/036-1А (11091/036)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</w:pPr>
            <w:r w:rsidRPr="009E5168">
              <w:t>Слесарь-электрик по ремонту эле</w:t>
            </w:r>
            <w:r w:rsidRPr="009E5168">
              <w:t>к</w:t>
            </w:r>
            <w:r w:rsidRPr="009E5168">
              <w:t>трооборудования</w:t>
            </w:r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11091/036-2А (11091/036)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</w:pPr>
            <w:r w:rsidRPr="009E5168">
              <w:t>Слесарь-электрик по ремонту эле</w:t>
            </w:r>
            <w:r w:rsidRPr="009E5168">
              <w:t>к</w:t>
            </w:r>
            <w:r w:rsidRPr="009E5168">
              <w:t>трооборудования</w:t>
            </w:r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11091/037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Электромеханик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связи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11091/038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Заведующий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хозяйством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11091/038-1А (11091/038)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Заведующий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хозяйством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11091/039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Плотник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11091/039-1А (11091/039)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Плотник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11091/039-2А (11091/039)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Плотник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11091/040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Маляр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11091/040-1А (11091/040)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Маляр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11091/041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Воспитатель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11091/041-1А (11091/041)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Воспитатель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11091/042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территорий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87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11091/042-1А (11091/042)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территорий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88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11091/042-2А (11091/042)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территорий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89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11091/042-3А (11091/042)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территорий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11091/043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Гардеробщик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91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11091/044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Подсобный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рабочий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92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11091/044-1А (11091/044)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Подсобный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рабочий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93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11091/044-2А (11091/044)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Подсобный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рабочий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11091/044-3А (11091/044)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Подсобный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рабочий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11091/045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Техник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кислороду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11091/046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Оператор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хлораторной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установки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11091/046-1А (11091/046)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Оператор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хлораторной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установки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11091/047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Инженер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медицинскому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оборудованию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11091/048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Инженер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метрологии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Административно-хозяйственный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персонал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11091/049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Начальник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планово-экономического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отдела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11091/050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Экономист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финансовой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работе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102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11091/051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Экономист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103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11091/051-1А (11091/051)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Экономист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11091/051-2А (11091/051)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Экономист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105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11091/052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Начальник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отдела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кадров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106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11091/053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Специалист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кадрам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107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11091/053-1А (11091/053)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Специалист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кадрам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108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11091/054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Юрисконсульт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109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11091/055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Директор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  <w:tr w:rsidR="009E5168" w:rsidRPr="008302F9" w:rsidTr="009E5168">
        <w:trPr>
          <w:cantSplit/>
          <w:tblHeader/>
          <w:jc w:val="center"/>
        </w:trPr>
        <w:tc>
          <w:tcPr>
            <w:tcW w:w="1026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3402" w:type="dxa"/>
            <w:vAlign w:val="center"/>
          </w:tcPr>
          <w:p w:rsidR="009E5168" w:rsidRDefault="009E5168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11091/056</w:t>
            </w:r>
          </w:p>
        </w:tc>
        <w:tc>
          <w:tcPr>
            <w:tcW w:w="3544" w:type="dxa"/>
            <w:vAlign w:val="center"/>
          </w:tcPr>
          <w:p w:rsidR="009E5168" w:rsidRPr="009E5168" w:rsidRDefault="009E5168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Секретарь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руководителя</w:t>
            </w:r>
            <w:proofErr w:type="spellEnd"/>
          </w:p>
        </w:tc>
        <w:tc>
          <w:tcPr>
            <w:tcW w:w="2342" w:type="dxa"/>
            <w:vAlign w:val="center"/>
          </w:tcPr>
          <w:p w:rsidR="009E5168" w:rsidRDefault="009E5168" w:rsidP="00A146D5">
            <w:pPr>
              <w:jc w:val="center"/>
            </w:pPr>
            <w:r>
              <w:t>1</w:t>
            </w:r>
          </w:p>
        </w:tc>
      </w:tr>
    </w:tbl>
    <w:p w:rsidR="002871DB" w:rsidRDefault="002871DB" w:rsidP="003031C4"/>
    <w:p w:rsidR="008217A0" w:rsidRDefault="008217A0" w:rsidP="008217A0">
      <w:pPr>
        <w:rPr>
          <w:sz w:val="18"/>
          <w:szCs w:val="18"/>
          <w:lang w:val="en-US"/>
        </w:rPr>
      </w:pPr>
    </w:p>
    <w:p w:rsidR="008217A0" w:rsidRPr="003C5C39" w:rsidRDefault="008217A0" w:rsidP="008217A0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8217A0" w:rsidRPr="004E51DC" w:rsidTr="008217A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8217A0" w:rsidRPr="004E51DC" w:rsidRDefault="009E5168" w:rsidP="008217A0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8217A0" w:rsidRPr="004E51DC" w:rsidRDefault="008217A0" w:rsidP="008217A0">
            <w:pPr>
              <w:pStyle w:val="a8"/>
            </w:pPr>
            <w:bookmarkStart w:id="4" w:name="com_pred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8217A0" w:rsidRPr="004E51DC" w:rsidRDefault="008217A0" w:rsidP="008217A0">
            <w:pPr>
              <w:pStyle w:val="a8"/>
            </w:pPr>
          </w:p>
        </w:tc>
        <w:tc>
          <w:tcPr>
            <w:tcW w:w="284" w:type="dxa"/>
            <w:vAlign w:val="bottom"/>
          </w:tcPr>
          <w:p w:rsidR="008217A0" w:rsidRPr="004E51DC" w:rsidRDefault="008217A0" w:rsidP="008217A0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8217A0" w:rsidRPr="004E51DC" w:rsidRDefault="009E5168" w:rsidP="008217A0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8217A0" w:rsidRPr="004E51DC" w:rsidRDefault="008217A0" w:rsidP="008217A0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8217A0" w:rsidRPr="004E51DC" w:rsidRDefault="009E5168" w:rsidP="008217A0">
            <w:pPr>
              <w:pStyle w:val="a8"/>
            </w:pPr>
            <w:r>
              <w:t>09.11.2016</w:t>
            </w:r>
          </w:p>
        </w:tc>
      </w:tr>
      <w:tr w:rsidR="008217A0" w:rsidRPr="000905BE" w:rsidTr="008217A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  <w:bookmarkStart w:id="5" w:name="s070_1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8217A0" w:rsidRDefault="008217A0" w:rsidP="008217A0">
      <w:pPr>
        <w:rPr>
          <w:lang w:val="en-US"/>
        </w:rPr>
      </w:pPr>
    </w:p>
    <w:p w:rsidR="008217A0" w:rsidRPr="009E5168" w:rsidRDefault="008217A0" w:rsidP="008217A0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8217A0" w:rsidRPr="004E51DC" w:rsidTr="009E516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8217A0" w:rsidRPr="004E51DC" w:rsidRDefault="009E5168" w:rsidP="008217A0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8217A0" w:rsidRPr="004E51DC" w:rsidRDefault="008217A0" w:rsidP="008217A0">
            <w:pPr>
              <w:pStyle w:val="a8"/>
            </w:pPr>
            <w:bookmarkStart w:id="6" w:name="com_chlens"/>
            <w:bookmarkEnd w:id="6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8217A0" w:rsidRPr="004E51DC" w:rsidRDefault="008217A0" w:rsidP="008217A0">
            <w:pPr>
              <w:pStyle w:val="a8"/>
            </w:pPr>
          </w:p>
        </w:tc>
        <w:tc>
          <w:tcPr>
            <w:tcW w:w="284" w:type="dxa"/>
            <w:vAlign w:val="bottom"/>
          </w:tcPr>
          <w:p w:rsidR="008217A0" w:rsidRPr="004E51DC" w:rsidRDefault="008217A0" w:rsidP="008217A0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8217A0" w:rsidRPr="004E51DC" w:rsidRDefault="009E5168" w:rsidP="008217A0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8217A0" w:rsidRPr="004E51DC" w:rsidRDefault="008217A0" w:rsidP="008217A0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8217A0" w:rsidRPr="004E51DC" w:rsidRDefault="009E5168" w:rsidP="008217A0">
            <w:pPr>
              <w:pStyle w:val="a8"/>
            </w:pPr>
            <w:r>
              <w:t>09.11.2016</w:t>
            </w:r>
          </w:p>
        </w:tc>
      </w:tr>
      <w:tr w:rsidR="008217A0" w:rsidRPr="000905BE" w:rsidTr="009E516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  <w:bookmarkStart w:id="7" w:name="s070_2"/>
            <w:bookmarkEnd w:id="7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9E5168" w:rsidRPr="009E5168" w:rsidTr="009E516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5168" w:rsidRPr="009E5168" w:rsidRDefault="009E5168" w:rsidP="008217A0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E5168" w:rsidRPr="009E5168" w:rsidRDefault="009E5168" w:rsidP="008217A0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5168" w:rsidRPr="009E5168" w:rsidRDefault="009E5168" w:rsidP="008217A0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E5168" w:rsidRPr="009E5168" w:rsidRDefault="009E5168" w:rsidP="008217A0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5168" w:rsidRPr="009E5168" w:rsidRDefault="009E5168" w:rsidP="008217A0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E5168" w:rsidRPr="009E5168" w:rsidRDefault="009E5168" w:rsidP="008217A0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5168" w:rsidRPr="009E5168" w:rsidRDefault="009E5168" w:rsidP="008217A0">
            <w:pPr>
              <w:pStyle w:val="a8"/>
            </w:pPr>
            <w:r>
              <w:t>09.11.2016</w:t>
            </w:r>
          </w:p>
        </w:tc>
      </w:tr>
      <w:tr w:rsidR="009E5168" w:rsidRPr="009E5168" w:rsidTr="009E516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E5168" w:rsidRPr="009E5168" w:rsidRDefault="009E5168" w:rsidP="008217A0">
            <w:pPr>
              <w:pStyle w:val="a8"/>
              <w:rPr>
                <w:vertAlign w:val="superscript"/>
              </w:rPr>
            </w:pPr>
            <w:r w:rsidRPr="009E516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E5168" w:rsidRPr="009E5168" w:rsidRDefault="009E5168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E5168" w:rsidRPr="009E5168" w:rsidRDefault="009E5168" w:rsidP="008217A0">
            <w:pPr>
              <w:pStyle w:val="a8"/>
              <w:rPr>
                <w:vertAlign w:val="superscript"/>
              </w:rPr>
            </w:pPr>
            <w:r w:rsidRPr="009E516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E5168" w:rsidRPr="009E5168" w:rsidRDefault="009E5168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E5168" w:rsidRPr="009E5168" w:rsidRDefault="009E5168" w:rsidP="008217A0">
            <w:pPr>
              <w:pStyle w:val="a8"/>
              <w:rPr>
                <w:vertAlign w:val="superscript"/>
              </w:rPr>
            </w:pPr>
            <w:r w:rsidRPr="009E516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E5168" w:rsidRPr="009E5168" w:rsidRDefault="009E5168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E5168" w:rsidRPr="009E5168" w:rsidRDefault="009E5168" w:rsidP="008217A0">
            <w:pPr>
              <w:pStyle w:val="a8"/>
              <w:rPr>
                <w:vertAlign w:val="superscript"/>
              </w:rPr>
            </w:pPr>
            <w:r w:rsidRPr="009E5168">
              <w:rPr>
                <w:vertAlign w:val="superscript"/>
              </w:rPr>
              <w:t>(дата)</w:t>
            </w:r>
          </w:p>
        </w:tc>
      </w:tr>
      <w:tr w:rsidR="009E5168" w:rsidRPr="009E5168" w:rsidTr="009E516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5168" w:rsidRPr="009E5168" w:rsidRDefault="009E5168" w:rsidP="008217A0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E5168" w:rsidRPr="009E5168" w:rsidRDefault="009E5168" w:rsidP="008217A0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5168" w:rsidRPr="009E5168" w:rsidRDefault="009E5168" w:rsidP="008217A0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E5168" w:rsidRPr="009E5168" w:rsidRDefault="009E5168" w:rsidP="008217A0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5168" w:rsidRPr="009E5168" w:rsidRDefault="009E5168" w:rsidP="008217A0">
            <w:pPr>
              <w:pStyle w:val="a8"/>
            </w:pPr>
            <w:proofErr w:type="spellStart"/>
            <w:r>
              <w:t>Скугарова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E5168" w:rsidRPr="009E5168" w:rsidRDefault="009E5168" w:rsidP="008217A0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5168" w:rsidRPr="009E5168" w:rsidRDefault="009E5168" w:rsidP="008217A0">
            <w:pPr>
              <w:pStyle w:val="a8"/>
            </w:pPr>
            <w:r>
              <w:t>09.11.2016</w:t>
            </w:r>
          </w:p>
        </w:tc>
      </w:tr>
      <w:tr w:rsidR="009E5168" w:rsidRPr="009E5168" w:rsidTr="009E516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E5168" w:rsidRPr="009E5168" w:rsidRDefault="009E5168" w:rsidP="008217A0">
            <w:pPr>
              <w:pStyle w:val="a8"/>
              <w:rPr>
                <w:vertAlign w:val="superscript"/>
              </w:rPr>
            </w:pPr>
            <w:r w:rsidRPr="009E516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E5168" w:rsidRPr="009E5168" w:rsidRDefault="009E5168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E5168" w:rsidRPr="009E5168" w:rsidRDefault="009E5168" w:rsidP="008217A0">
            <w:pPr>
              <w:pStyle w:val="a8"/>
              <w:rPr>
                <w:vertAlign w:val="superscript"/>
              </w:rPr>
            </w:pPr>
            <w:r w:rsidRPr="009E516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E5168" w:rsidRPr="009E5168" w:rsidRDefault="009E5168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E5168" w:rsidRPr="009E5168" w:rsidRDefault="009E5168" w:rsidP="008217A0">
            <w:pPr>
              <w:pStyle w:val="a8"/>
              <w:rPr>
                <w:vertAlign w:val="superscript"/>
              </w:rPr>
            </w:pPr>
            <w:r w:rsidRPr="009E516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E5168" w:rsidRPr="009E5168" w:rsidRDefault="009E5168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E5168" w:rsidRPr="009E5168" w:rsidRDefault="009E5168" w:rsidP="008217A0">
            <w:pPr>
              <w:pStyle w:val="a8"/>
              <w:rPr>
                <w:vertAlign w:val="superscript"/>
              </w:rPr>
            </w:pPr>
            <w:r w:rsidRPr="009E5168">
              <w:rPr>
                <w:vertAlign w:val="superscript"/>
              </w:rPr>
              <w:t>(дата)</w:t>
            </w:r>
          </w:p>
        </w:tc>
      </w:tr>
      <w:tr w:rsidR="009E5168" w:rsidRPr="009E5168" w:rsidTr="009E516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5168" w:rsidRPr="009E5168" w:rsidRDefault="009E5168" w:rsidP="008217A0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E5168" w:rsidRPr="009E5168" w:rsidRDefault="009E5168" w:rsidP="008217A0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5168" w:rsidRPr="009E5168" w:rsidRDefault="009E5168" w:rsidP="008217A0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E5168" w:rsidRPr="009E5168" w:rsidRDefault="009E5168" w:rsidP="008217A0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5168" w:rsidRPr="009E5168" w:rsidRDefault="009E5168" w:rsidP="008217A0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E5168" w:rsidRPr="009E5168" w:rsidRDefault="009E5168" w:rsidP="008217A0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5168" w:rsidRPr="009E5168" w:rsidRDefault="009E5168" w:rsidP="008217A0">
            <w:pPr>
              <w:pStyle w:val="a8"/>
            </w:pPr>
            <w:r>
              <w:t>09.11.2016</w:t>
            </w:r>
          </w:p>
        </w:tc>
      </w:tr>
      <w:tr w:rsidR="009E5168" w:rsidRPr="009E5168" w:rsidTr="009E516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E5168" w:rsidRPr="009E5168" w:rsidRDefault="009E5168" w:rsidP="008217A0">
            <w:pPr>
              <w:pStyle w:val="a8"/>
              <w:rPr>
                <w:vertAlign w:val="superscript"/>
              </w:rPr>
            </w:pPr>
            <w:r w:rsidRPr="009E516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E5168" w:rsidRPr="009E5168" w:rsidRDefault="009E5168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E5168" w:rsidRPr="009E5168" w:rsidRDefault="009E5168" w:rsidP="008217A0">
            <w:pPr>
              <w:pStyle w:val="a8"/>
              <w:rPr>
                <w:vertAlign w:val="superscript"/>
              </w:rPr>
            </w:pPr>
            <w:r w:rsidRPr="009E516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E5168" w:rsidRPr="009E5168" w:rsidRDefault="009E5168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E5168" w:rsidRPr="009E5168" w:rsidRDefault="009E5168" w:rsidP="008217A0">
            <w:pPr>
              <w:pStyle w:val="a8"/>
              <w:rPr>
                <w:vertAlign w:val="superscript"/>
              </w:rPr>
            </w:pPr>
            <w:r w:rsidRPr="009E516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E5168" w:rsidRPr="009E5168" w:rsidRDefault="009E5168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E5168" w:rsidRPr="009E5168" w:rsidRDefault="009E5168" w:rsidP="008217A0">
            <w:pPr>
              <w:pStyle w:val="a8"/>
              <w:rPr>
                <w:vertAlign w:val="superscript"/>
              </w:rPr>
            </w:pPr>
            <w:r w:rsidRPr="009E5168">
              <w:rPr>
                <w:vertAlign w:val="superscript"/>
              </w:rPr>
              <w:t>(дата)</w:t>
            </w:r>
          </w:p>
        </w:tc>
      </w:tr>
    </w:tbl>
    <w:p w:rsidR="008217A0" w:rsidRPr="002871DB" w:rsidRDefault="008217A0" w:rsidP="009E5168"/>
    <w:sectPr w:rsidR="008217A0" w:rsidRPr="002871DB" w:rsidSect="00381842">
      <w:pgSz w:w="16838" w:h="11906" w:orient="landscape"/>
      <w:pgMar w:top="899" w:right="638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compat/>
  <w:docVars>
    <w:docVar w:name="izm_date" w:val="13.08.2014"/>
    <w:docVar w:name="obj" w:val=" --- "/>
    <w:docVar w:name="predsed" w:val="   "/>
  </w:docVars>
  <w:rsids>
    <w:rsidRoot w:val="009E5168"/>
    <w:rsid w:val="000C5130"/>
    <w:rsid w:val="00181138"/>
    <w:rsid w:val="001A7AC3"/>
    <w:rsid w:val="001C2065"/>
    <w:rsid w:val="00237B32"/>
    <w:rsid w:val="002871DB"/>
    <w:rsid w:val="002C45ED"/>
    <w:rsid w:val="002E6098"/>
    <w:rsid w:val="003031C4"/>
    <w:rsid w:val="00381842"/>
    <w:rsid w:val="003A1C01"/>
    <w:rsid w:val="003B1A59"/>
    <w:rsid w:val="00444606"/>
    <w:rsid w:val="00495D50"/>
    <w:rsid w:val="004A7BA6"/>
    <w:rsid w:val="004B7161"/>
    <w:rsid w:val="00536770"/>
    <w:rsid w:val="00547088"/>
    <w:rsid w:val="005567D6"/>
    <w:rsid w:val="00607548"/>
    <w:rsid w:val="0065289A"/>
    <w:rsid w:val="0067226F"/>
    <w:rsid w:val="0077687B"/>
    <w:rsid w:val="00781CD6"/>
    <w:rsid w:val="008217A0"/>
    <w:rsid w:val="008302F9"/>
    <w:rsid w:val="009647F7"/>
    <w:rsid w:val="009E5168"/>
    <w:rsid w:val="00A026A4"/>
    <w:rsid w:val="00A146D5"/>
    <w:rsid w:val="00AF1B4F"/>
    <w:rsid w:val="00BC1C0D"/>
    <w:rsid w:val="00C04DFE"/>
    <w:rsid w:val="00C93056"/>
    <w:rsid w:val="00CA2E96"/>
    <w:rsid w:val="00CF5F52"/>
    <w:rsid w:val="00D6128A"/>
    <w:rsid w:val="00DA01D9"/>
    <w:rsid w:val="00EB7BDE"/>
    <w:rsid w:val="00EC5373"/>
    <w:rsid w:val="00FB6B75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47F7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FB6B7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NoSpacing">
    <w:name w:val="No Spacing"/>
    <w:rsid w:val="008302F9"/>
    <w:rPr>
      <w:rFonts w:ascii="Calibri" w:hAnsi="Calibri"/>
      <w:sz w:val="22"/>
      <w:szCs w:val="22"/>
      <w:lang w:eastAsia="en-US"/>
    </w:rPr>
  </w:style>
  <w:style w:type="paragraph" w:customStyle="1" w:styleId="a6">
    <w:name w:val="Раздел"/>
    <w:basedOn w:val="a"/>
    <w:link w:val="a7"/>
    <w:rsid w:val="008302F9"/>
    <w:pPr>
      <w:spacing w:before="60"/>
    </w:pPr>
    <w:rPr>
      <w:rFonts w:eastAsia="Calibri"/>
      <w:b/>
      <w:color w:val="000000"/>
      <w:sz w:val="24"/>
      <w:szCs w:val="24"/>
    </w:rPr>
  </w:style>
  <w:style w:type="character" w:customStyle="1" w:styleId="a7">
    <w:name w:val="Раздел Знак"/>
    <w:basedOn w:val="a0"/>
    <w:link w:val="a6"/>
    <w:locked/>
    <w:rsid w:val="008302F9"/>
    <w:rPr>
      <w:rFonts w:eastAsia="Calibri"/>
      <w:b/>
      <w:color w:val="000000"/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8217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8">
    <w:name w:val="Табличный"/>
    <w:basedOn w:val="a"/>
    <w:rsid w:val="008217A0"/>
    <w:pPr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sv_docs.dot</Template>
  <TotalTime>2</TotalTime>
  <Pages>5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проведении СОУТ</vt:lpstr>
    </vt:vector>
  </TitlesOfParts>
  <Company>att-support.ru</Company>
  <LinksUpToDate>false</LinksUpToDate>
  <CharactersWithSpaces>7026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проведении СОУТ</dc:title>
  <dc:subject>СОУТ</dc:subject>
  <dc:creator>Оля</dc:creator>
  <cp:lastModifiedBy>Оля</cp:lastModifiedBy>
  <cp:revision>1</cp:revision>
  <dcterms:created xsi:type="dcterms:W3CDTF">2016-11-25T06:51:00Z</dcterms:created>
  <dcterms:modified xsi:type="dcterms:W3CDTF">2016-11-25T06:53:00Z</dcterms:modified>
</cp:coreProperties>
</file>